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E53F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E53F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E53F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E53F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E53F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E53FD3">
        <w:rPr>
          <w:b w:val="0"/>
        </w:rPr>
        <w:t xml:space="preserve"> 66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E53FD3" w:rsidP="00232C8F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E53FD3" w:rsidP="00232C8F">
            <w:r>
              <w:t>11442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E53FD3" w:rsidRPr="00E53FD3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E53FD3" w:rsidRPr="00E53FD3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E53FD3" w:rsidRPr="00E53FD3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E53FD3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E53FD3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E53FD3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E53FD3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E53FD3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E53FD3" w:rsidP="00F355BD">
            <w:pPr>
              <w:jc w:val="center"/>
            </w:pPr>
            <w:r>
              <w:t>060-437-893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E53FD3" w:rsidRPr="00E53FD3">
        <w:rPr>
          <w:rStyle w:val="aa"/>
        </w:rPr>
        <w:t xml:space="preserve"> автомобиль Volkswagen Polo рег. знак №Р642ЕК 07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E53FD3" w:rsidRPr="00E53FD3">
        <w:rPr>
          <w:rStyle w:val="aa"/>
        </w:rPr>
        <w:t xml:space="preserve"> бензин, смазочные материалы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B707F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B707F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B707F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9E7C61" w:rsidRDefault="009E7C61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E53F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27.3.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E53FD3" w:rsidRPr="00E53FD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</w:t>
      </w:r>
      <w:r w:rsidR="00E53FD3" w:rsidRPr="00E53FD3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E53FD3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E53FD3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E53F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E53FD3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E53FD3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E53F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(дата)</w:t>
            </w: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(дата)</w:t>
            </w: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FD3" w:rsidRPr="00E53FD3" w:rsidRDefault="00E53FD3" w:rsidP="004E51DC">
            <w:pPr>
              <w:pStyle w:val="a8"/>
            </w:pPr>
          </w:p>
        </w:tc>
      </w:tr>
      <w:tr w:rsidR="00E53FD3" w:rsidRPr="00E53FD3" w:rsidTr="00E53F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3FD3" w:rsidRPr="00E53FD3" w:rsidRDefault="00E53FD3" w:rsidP="004E51DC">
            <w:pPr>
              <w:pStyle w:val="a8"/>
              <w:rPr>
                <w:vertAlign w:val="superscript"/>
              </w:rPr>
            </w:pPr>
            <w:r w:rsidRPr="00E53FD3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E53F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E53FD3" w:rsidP="004E51DC">
            <w:pPr>
              <w:pStyle w:val="a8"/>
            </w:pPr>
            <w:r>
              <w:t>Кантиев К.А.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E53FD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9E7C61">
      <w:footerReference w:type="default" r:id="rId7"/>
      <w:pgSz w:w="11906" w:h="16838"/>
      <w:pgMar w:top="851" w:right="851" w:bottom="851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E53F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66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B707F5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B707F5" w:rsidRPr="00B707F5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6 "/>
    <w:docVar w:name="oborud" w:val=" автомобиль Volkswagen Polo рег. знак №Р642ЕК 07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A75CAB716F11477C85415B15468E6921"/>
    <w:docVar w:name="rm_id" w:val="66"/>
    <w:docVar w:name="rm_name" w:val="                                          "/>
    <w:docVar w:name="rm_number" w:val=" 66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бензин, смазоч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94692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E7C61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707F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53FD3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2016-08-24T08:16:00Z</dcterms:created>
  <dcterms:modified xsi:type="dcterms:W3CDTF">2016-08-24T08:37:00Z</dcterms:modified>
</cp:coreProperties>
</file>